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4361B" w14:textId="77777777" w:rsidR="002D4960" w:rsidRDefault="002D4960" w:rsidP="000377ED"/>
    <w:p w14:paraId="2DD4179E" w14:textId="77777777" w:rsidR="002D4960" w:rsidRPr="008642EC" w:rsidRDefault="002D4960" w:rsidP="002D4960">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C9AE2C3" w14:textId="77777777" w:rsidR="002D4960" w:rsidRDefault="002D4960" w:rsidP="002D4960">
      <w:pPr>
        <w:pStyle w:val="BasicParagraph"/>
        <w:suppressAutoHyphens/>
        <w:spacing w:line="240" w:lineRule="auto"/>
        <w:rPr>
          <w:rFonts w:ascii="Times New Roman" w:hAnsi="Times New Roman" w:cs="Times New Roman"/>
          <w:b/>
          <w:bCs/>
          <w:color w:val="000000" w:themeColor="text1"/>
          <w:sz w:val="21"/>
          <w:szCs w:val="21"/>
        </w:rPr>
      </w:pPr>
    </w:p>
    <w:p w14:paraId="1CFA2EEE" w14:textId="77777777" w:rsidR="002D4960" w:rsidRPr="00582653" w:rsidRDefault="002D4960" w:rsidP="002D496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4E71D01" w14:textId="77777777" w:rsidR="002D4960" w:rsidRDefault="002D4960" w:rsidP="002D496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1508035" w14:textId="77777777" w:rsidR="002D4960" w:rsidRDefault="002D4960" w:rsidP="002D496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8537115" w14:textId="77777777" w:rsidR="002D4960" w:rsidRPr="00582653" w:rsidRDefault="002D4960" w:rsidP="002D4960">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B6A6749" wp14:editId="2C091DD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42607F8" w14:textId="2B408728" w:rsidR="002D4960" w:rsidRDefault="002D4960" w:rsidP="002D496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Service provision process</w:t>
      </w:r>
      <w:bookmarkStart w:id="0" w:name="_GoBack"/>
      <w:bookmarkEnd w:id="0"/>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20CB106" w14:textId="77777777" w:rsidR="002D4960" w:rsidRDefault="002D4960" w:rsidP="002D4960">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BF01DCD" w14:textId="77777777" w:rsidR="002D4960" w:rsidRPr="00582653" w:rsidRDefault="002D4960" w:rsidP="002D496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5B42D97" w14:textId="77777777" w:rsidR="002D4960" w:rsidRPr="00582653" w:rsidRDefault="002D4960" w:rsidP="002D496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C45FE42" w14:textId="77777777" w:rsidR="002D4960" w:rsidRPr="008642EC" w:rsidRDefault="002D4960" w:rsidP="002D496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437DBF4" w14:textId="77777777" w:rsidR="002D4960" w:rsidRPr="008642EC" w:rsidRDefault="002D4960" w:rsidP="002D496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DFDFF67" w14:textId="77777777" w:rsidR="002D4960" w:rsidRPr="00582653" w:rsidRDefault="002D4960" w:rsidP="002D496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43BCB25" w14:textId="77777777" w:rsidR="002D4960" w:rsidRPr="008642EC" w:rsidRDefault="002D4960" w:rsidP="002D496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4ECEAD0" w14:textId="77777777" w:rsidR="002D4960" w:rsidRPr="008642EC" w:rsidRDefault="002D4960" w:rsidP="002D496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FF8F306" w14:textId="77777777" w:rsidR="002D4960" w:rsidRPr="00582653" w:rsidRDefault="002D4960" w:rsidP="002D4960">
      <w:pPr>
        <w:pStyle w:val="BasicParagraph"/>
        <w:suppressAutoHyphens/>
        <w:spacing w:line="240" w:lineRule="auto"/>
        <w:rPr>
          <w:rFonts w:ascii="Times New Roman" w:hAnsi="Times New Roman" w:cs="Times New Roman"/>
          <w:color w:val="000000" w:themeColor="text1"/>
          <w:sz w:val="21"/>
          <w:szCs w:val="21"/>
        </w:rPr>
      </w:pPr>
    </w:p>
    <w:p w14:paraId="5C8FEF44" w14:textId="77777777" w:rsidR="002D4960" w:rsidRPr="00582653" w:rsidRDefault="002D4960" w:rsidP="002D496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8DAE57D" w14:textId="77777777" w:rsidR="002D4960" w:rsidRDefault="002D4960" w:rsidP="002D496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0A2A176" w14:textId="77777777" w:rsidR="002D4960" w:rsidRDefault="002D4960" w:rsidP="002D4960">
      <w:pPr>
        <w:pStyle w:val="BasicParagraph"/>
        <w:suppressAutoHyphens/>
        <w:spacing w:line="240" w:lineRule="auto"/>
        <w:ind w:left="720"/>
        <w:rPr>
          <w:rFonts w:ascii="Times New Roman" w:hAnsi="Times New Roman" w:cs="Times New Roman"/>
          <w:color w:val="000000" w:themeColor="text1"/>
          <w:sz w:val="21"/>
          <w:szCs w:val="21"/>
        </w:rPr>
      </w:pPr>
    </w:p>
    <w:p w14:paraId="1A18F66C" w14:textId="77777777" w:rsidR="002D4960" w:rsidRDefault="002D4960" w:rsidP="002D496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AB25CCF" w14:textId="77777777" w:rsidR="002D4960" w:rsidRDefault="002D4960" w:rsidP="002D4960">
      <w:pPr>
        <w:pStyle w:val="BasicParagraph"/>
        <w:suppressAutoHyphens/>
        <w:spacing w:line="240" w:lineRule="auto"/>
        <w:ind w:left="1440"/>
        <w:rPr>
          <w:rFonts w:ascii="Times New Roman" w:hAnsi="Times New Roman" w:cs="Times New Roman"/>
          <w:color w:val="000000" w:themeColor="text1"/>
          <w:sz w:val="21"/>
          <w:szCs w:val="21"/>
        </w:rPr>
      </w:pPr>
    </w:p>
    <w:p w14:paraId="379F474B" w14:textId="77777777" w:rsidR="002D4960" w:rsidRDefault="002D4960" w:rsidP="002D496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47ED6C5" w14:textId="77777777" w:rsidR="002D4960" w:rsidRDefault="002D4960" w:rsidP="002D4960">
      <w:pPr>
        <w:pStyle w:val="BasicParagraph"/>
        <w:suppressAutoHyphens/>
        <w:spacing w:line="240" w:lineRule="auto"/>
        <w:ind w:left="1440"/>
        <w:rPr>
          <w:rFonts w:ascii="Times New Roman" w:hAnsi="Times New Roman" w:cs="Times New Roman"/>
          <w:color w:val="000000" w:themeColor="text1"/>
          <w:sz w:val="21"/>
          <w:szCs w:val="21"/>
        </w:rPr>
      </w:pPr>
    </w:p>
    <w:p w14:paraId="41022B31" w14:textId="77777777" w:rsidR="002D4960" w:rsidRDefault="002D4960" w:rsidP="002D4960">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B3FD8BC" w14:textId="77777777" w:rsidR="002D4960" w:rsidRDefault="002D4960" w:rsidP="002D4960"/>
    <w:p w14:paraId="18D191B4" w14:textId="77777777" w:rsidR="002D4960" w:rsidRDefault="002D4960">
      <w:pPr>
        <w:spacing w:before="0" w:after="160" w:line="259" w:lineRule="auto"/>
      </w:pPr>
      <w:r>
        <w:br w:type="page"/>
      </w:r>
    </w:p>
    <w:p w14:paraId="3094B47B" w14:textId="2E6CA3B8" w:rsidR="00DA4845" w:rsidRPr="000377ED" w:rsidRDefault="639E1677" w:rsidP="000377ED">
      <w:r>
        <w:rPr>
          <w:noProof/>
        </w:rPr>
        <w:lastRenderedPageBreak/>
        <w:drawing>
          <wp:inline distT="0" distB="0" distL="0" distR="0" wp14:anchorId="00F63D23" wp14:editId="4EAC9404">
            <wp:extent cx="5904310" cy="7913218"/>
            <wp:effectExtent l="0" t="0" r="0" b="0"/>
            <wp:docPr id="199516771" name="Picture 19951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4310" cy="7913218"/>
                    </a:xfrm>
                    <a:prstGeom prst="rect">
                      <a:avLst/>
                    </a:prstGeom>
                  </pic:spPr>
                </pic:pic>
              </a:graphicData>
            </a:graphic>
          </wp:inline>
        </w:drawing>
      </w:r>
    </w:p>
    <w:sectPr w:rsidR="00DA4845" w:rsidRPr="000377ED" w:rsidSect="002D4960">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F3B7B" w14:textId="77777777" w:rsidR="000B3A9F" w:rsidRDefault="000B3A9F" w:rsidP="00F1359C">
      <w:pPr>
        <w:spacing w:before="0" w:after="0" w:line="240" w:lineRule="auto"/>
      </w:pPr>
      <w:r>
        <w:separator/>
      </w:r>
    </w:p>
  </w:endnote>
  <w:endnote w:type="continuationSeparator" w:id="0">
    <w:p w14:paraId="4B70C6DB" w14:textId="77777777" w:rsidR="000B3A9F" w:rsidRDefault="000B3A9F"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3069978A" w:rsidR="000E53A8" w:rsidRPr="000E53A8" w:rsidRDefault="000E53A8" w:rsidP="00500ACC">
            <w:pPr>
              <w:pStyle w:val="Footer"/>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706C7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00500ACC">
              <w:rPr>
                <w:sz w:val="18"/>
                <w:szCs w:val="18"/>
              </w:rPr>
              <w:t>MPower108 Service provision process</w:t>
            </w:r>
            <w:r w:rsidR="00500ACC">
              <w:rPr>
                <w:sz w:val="18"/>
                <w:szCs w:val="18"/>
              </w:rPr>
              <w:tab/>
            </w:r>
            <w:r w:rsidR="00500ACC">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6C22" w14:textId="77777777" w:rsidR="000B3A9F" w:rsidRDefault="000B3A9F" w:rsidP="00F1359C">
      <w:pPr>
        <w:spacing w:before="0" w:after="0" w:line="240" w:lineRule="auto"/>
      </w:pPr>
      <w:r>
        <w:separator/>
      </w:r>
    </w:p>
  </w:footnote>
  <w:footnote w:type="continuationSeparator" w:id="0">
    <w:p w14:paraId="3FF1D1E9" w14:textId="77777777" w:rsidR="000B3A9F" w:rsidRDefault="000B3A9F"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2"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A9F"/>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D4960"/>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0ACC"/>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639E1677"/>
    <w:rsid w:val="6B80BD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2D496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D496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schemas.microsoft.com/office/2006/metadata/properties"/>
    <ds:schemaRef ds:uri="http://schemas.microsoft.com/office/infopath/2007/PartnerControls"/>
    <ds:schemaRef ds:uri="8d123187-21fe-47d9-bb38-a24fa2382a13"/>
    <ds:schemaRef ds:uri="23712732-1a11-42b5-ab16-3cafd502a338"/>
  </ds:schemaRefs>
</ds:datastoreItem>
</file>

<file path=customXml/itemProps2.xml><?xml version="1.0" encoding="utf-8"?>
<ds:datastoreItem xmlns:ds="http://schemas.openxmlformats.org/officeDocument/2006/customXml" ds:itemID="{AF5A79EF-762F-4CDD-9813-DC89207DD4B3}"/>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0403E86B-1716-4E5F-AFFA-67CA8F142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73</cp:revision>
  <dcterms:created xsi:type="dcterms:W3CDTF">2021-11-21T01:28:00Z</dcterms:created>
  <dcterms:modified xsi:type="dcterms:W3CDTF">2023-07-07T05:08:00Z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